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13</w:t>
            </w:r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3302C7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14C0EDA"/>
    <w:rsid w:val="716A7266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Danni SONG(CMCC)</cp:lastModifiedBy>
  <cp:lastPrinted>2020-02-05T15:54:00Z</cp:lastPrinted>
  <dcterms:modified xsi:type="dcterms:W3CDTF">2025-05-28T11:12:06Z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169A8C05F4CA417FB04505263BDA66D7_13</vt:lpwstr>
  </property>
  <property fmtid="{D5CDD505-2E9C-101B-9397-08002B2CF9AE}" pid="4" name="ContentTypeId">
    <vt:lpwstr>0x0101003AA7AC0C743A294CADF60F661720E3E6</vt:lpwstr>
  </property>
</Properties>
</file>